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26B4" w14:textId="620198A2" w:rsidR="007067CF" w:rsidRDefault="008B49BA" w:rsidP="00842E4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Evidencias reunión virtual p</w:t>
      </w:r>
      <w:r w:rsidR="007067CF" w:rsidRPr="007067CF">
        <w:rPr>
          <w:rFonts w:ascii="Tahoma" w:hAnsi="Tahoma" w:cs="Tahoma"/>
        </w:rPr>
        <w:t>rogramación de pedido de insumos agroindustria</w:t>
      </w:r>
      <w:r>
        <w:rPr>
          <w:rFonts w:ascii="Tahoma" w:hAnsi="Tahoma" w:cs="Tahoma"/>
        </w:rPr>
        <w:t xml:space="preserve"> Tienda Zajuna</w:t>
      </w:r>
      <w:r w:rsidR="007067CF" w:rsidRPr="007067CF">
        <w:rPr>
          <w:rFonts w:ascii="Tahoma" w:hAnsi="Tahoma" w:cs="Tahoma"/>
        </w:rPr>
        <w:t xml:space="preserve"> </w:t>
      </w:r>
      <w:r w:rsidR="007067CF">
        <w:rPr>
          <w:rFonts w:ascii="Tahoma" w:hAnsi="Tahoma" w:cs="Tahoma"/>
        </w:rPr>
        <w:t>18/06/</w:t>
      </w:r>
      <w:r>
        <w:rPr>
          <w:rFonts w:ascii="Tahoma" w:hAnsi="Tahoma" w:cs="Tahoma"/>
        </w:rPr>
        <w:t>2026</w:t>
      </w:r>
    </w:p>
    <w:p w14:paraId="6EBE7FA1" w14:textId="348B6D35" w:rsidR="008B49BA" w:rsidRDefault="008B49BA" w:rsidP="00842E44">
      <w:pPr>
        <w:jc w:val="both"/>
        <w:rPr>
          <w:rFonts w:ascii="Tahoma" w:hAnsi="Tahoma" w:cs="Tahoma"/>
        </w:rPr>
      </w:pPr>
      <w:r w:rsidRPr="00B851B1">
        <w:rPr>
          <w:noProof/>
        </w:rPr>
        <w:drawing>
          <wp:inline distT="0" distB="0" distL="0" distR="0" wp14:anchorId="44B228A4" wp14:editId="150D2685">
            <wp:extent cx="5607050" cy="3148330"/>
            <wp:effectExtent l="0" t="0" r="0" b="0"/>
            <wp:docPr id="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E4A7E" w14:textId="77777777" w:rsidR="008B49BA" w:rsidRDefault="008B49BA" w:rsidP="00842E44">
      <w:pPr>
        <w:jc w:val="both"/>
        <w:rPr>
          <w:rFonts w:ascii="Tahoma" w:hAnsi="Tahoma" w:cs="Tahoma"/>
        </w:rPr>
      </w:pPr>
    </w:p>
    <w:sectPr w:rsidR="008B49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E44"/>
    <w:rsid w:val="00054202"/>
    <w:rsid w:val="00505757"/>
    <w:rsid w:val="007067CF"/>
    <w:rsid w:val="00842E44"/>
    <w:rsid w:val="008B49BA"/>
    <w:rsid w:val="00A2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9462A"/>
  <w15:chartTrackingRefBased/>
  <w15:docId w15:val="{E9ADC0E7-DC3C-409B-8550-B11734739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Evidencias reunion virtual programacion insumos agroindustriales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2026-06-18T00:37:00Z</cp:lastPrinted>
  <dcterms:created xsi:type="dcterms:W3CDTF">2026-06-18T00:49:00Z</dcterms:created>
  <dcterms:modified xsi:type="dcterms:W3CDTF">2026-06-18T00:49:00Z</dcterms:modified>
</cp:coreProperties>
</file>